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79C88" w14:textId="76751DB9" w:rsidR="00BA00AB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RUSSELL</w:t>
      </w:r>
      <w:r>
        <w:rPr>
          <w:rFonts w:ascii="Times New Roman" w:hAnsi="Times New Roman" w:cs="Times New Roman"/>
          <w:sz w:val="24"/>
          <w:szCs w:val="24"/>
        </w:rPr>
        <w:t xml:space="preserve">      (d.1435)</w:t>
      </w:r>
    </w:p>
    <w:p w14:paraId="06023A05" w14:textId="671D8A7F" w:rsidR="00807A0D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73570EB0" w14:textId="6DDB6CFF" w:rsidR="00807A0D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F1649B" w14:textId="68AD4C6C" w:rsidR="00807A0D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59BB53" w14:textId="5C283E17" w:rsidR="00807A0D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Robert, tailor.     (W.Y.R. p.142)</w:t>
      </w:r>
    </w:p>
    <w:p w14:paraId="0EE2EC1F" w14:textId="32892D17" w:rsidR="00807A0D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939E4D" w14:textId="612CCCBB" w:rsidR="00807A0D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71D32" w14:textId="2F587C67" w:rsidR="00807A0D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Apr.1435</w:t>
      </w:r>
      <w:r>
        <w:rPr>
          <w:rFonts w:ascii="Times New Roman" w:hAnsi="Times New Roman" w:cs="Times New Roman"/>
          <w:sz w:val="24"/>
          <w:szCs w:val="24"/>
        </w:rPr>
        <w:tab/>
        <w:t>Administration of her lands and property was granted.   (ibid.)</w:t>
      </w:r>
    </w:p>
    <w:p w14:paraId="70A959FA" w14:textId="2BEDAE81" w:rsidR="00807A0D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4C46E1" w14:textId="0148128A" w:rsidR="00807A0D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FBE1B8" w14:textId="55EB3F94" w:rsidR="00807A0D" w:rsidRPr="00807A0D" w:rsidRDefault="00807A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807A0D" w:rsidRPr="00807A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E0532" w14:textId="77777777" w:rsidR="00807A0D" w:rsidRDefault="00807A0D" w:rsidP="009139A6">
      <w:r>
        <w:separator/>
      </w:r>
    </w:p>
  </w:endnote>
  <w:endnote w:type="continuationSeparator" w:id="0">
    <w:p w14:paraId="55034BDA" w14:textId="77777777" w:rsidR="00807A0D" w:rsidRDefault="00807A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F3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53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D88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CF614" w14:textId="77777777" w:rsidR="00807A0D" w:rsidRDefault="00807A0D" w:rsidP="009139A6">
      <w:r>
        <w:separator/>
      </w:r>
    </w:p>
  </w:footnote>
  <w:footnote w:type="continuationSeparator" w:id="0">
    <w:p w14:paraId="426686B1" w14:textId="77777777" w:rsidR="00807A0D" w:rsidRDefault="00807A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67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9CA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FA0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A0D"/>
    <w:rsid w:val="000666E0"/>
    <w:rsid w:val="002510B7"/>
    <w:rsid w:val="005C130B"/>
    <w:rsid w:val="00807A0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DC335"/>
  <w15:chartTrackingRefBased/>
  <w15:docId w15:val="{DA99DDF1-F213-47EE-8D0C-3DB85B03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2021-11-28T09:26:00Z</dcterms:created>
  <dcterms:modified xsi:type="dcterms:W3CDTF">2021-11-28T09:31:00Z</dcterms:modified>
</cp:coreProperties>
</file>